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FCE71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PATYNDEN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fl.1507)</w:t>
      </w:r>
    </w:p>
    <w:p w14:paraId="7B4F8A35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Benenden, Kent.</w:t>
      </w:r>
    </w:p>
    <w:p w14:paraId="35760632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</w:p>
    <w:p w14:paraId="0BD87838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</w:p>
    <w:p w14:paraId="0A88BDD6" w14:textId="77777777" w:rsidR="0024040F" w:rsidRDefault="0024040F" w:rsidP="00240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1507</w:t>
      </w:r>
      <w:r>
        <w:rPr>
          <w:rFonts w:cs="Times New Roman"/>
          <w:szCs w:val="24"/>
        </w:rPr>
        <w:tab/>
        <w:t>He made his Will.</w:t>
      </w:r>
    </w:p>
    <w:p w14:paraId="3AE764C7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5A11FC4F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</w:p>
    <w:p w14:paraId="7F09509E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</w:p>
    <w:p w14:paraId="2366A926" w14:textId="77777777" w:rsidR="0024040F" w:rsidRDefault="0024040F" w:rsidP="0024040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17 November 2022</w:t>
      </w:r>
    </w:p>
    <w:p w14:paraId="1E258D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19B8" w14:textId="77777777" w:rsidR="0024040F" w:rsidRDefault="0024040F" w:rsidP="009139A6">
      <w:r>
        <w:separator/>
      </w:r>
    </w:p>
  </w:endnote>
  <w:endnote w:type="continuationSeparator" w:id="0">
    <w:p w14:paraId="079B2662" w14:textId="77777777" w:rsidR="0024040F" w:rsidRDefault="002404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B1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2214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D4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72159" w14:textId="77777777" w:rsidR="0024040F" w:rsidRDefault="0024040F" w:rsidP="009139A6">
      <w:r>
        <w:separator/>
      </w:r>
    </w:p>
  </w:footnote>
  <w:footnote w:type="continuationSeparator" w:id="0">
    <w:p w14:paraId="1D399812" w14:textId="77777777" w:rsidR="0024040F" w:rsidRDefault="002404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05C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F3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28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0F"/>
    <w:rsid w:val="000666E0"/>
    <w:rsid w:val="0024040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9C376"/>
  <w15:chartTrackingRefBased/>
  <w15:docId w15:val="{1EAA73B4-044F-42EE-9D89-87969E800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404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2023-03-12T22:08:00Z</dcterms:created>
  <dcterms:modified xsi:type="dcterms:W3CDTF">2023-03-12T22:09:00Z</dcterms:modified>
</cp:coreProperties>
</file>